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CD0" w:rsidRDefault="00CD2CD0" w:rsidP="00E004D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Приложение № 20</w:t>
      </w:r>
    </w:p>
    <w:p w:rsidR="00CD2CD0" w:rsidRPr="00303898" w:rsidRDefault="00CD2CD0" w:rsidP="00E004D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D2CD0" w:rsidRPr="00303898" w:rsidRDefault="00CD2CD0" w:rsidP="00E004D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0389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 w:rsidRPr="00303898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CD2CD0" w:rsidRPr="00303898" w:rsidRDefault="00CD2CD0" w:rsidP="00E004D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0389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 w:rsidRPr="00303898">
        <w:rPr>
          <w:rFonts w:ascii="Times New Roman" w:hAnsi="Times New Roman"/>
          <w:sz w:val="28"/>
          <w:szCs w:val="28"/>
        </w:rPr>
        <w:t>Борисоглебского городского округа</w:t>
      </w:r>
    </w:p>
    <w:p w:rsidR="00CD2CD0" w:rsidRPr="00303898" w:rsidRDefault="00CD2CD0" w:rsidP="00E004D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0389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303898">
        <w:rPr>
          <w:rFonts w:ascii="Times New Roman" w:hAnsi="Times New Roman"/>
          <w:sz w:val="28"/>
          <w:szCs w:val="28"/>
        </w:rPr>
        <w:t>Воронежской области</w:t>
      </w:r>
    </w:p>
    <w:p w:rsidR="00CD2CD0" w:rsidRPr="00303898" w:rsidRDefault="00CD2CD0" w:rsidP="00E004D4">
      <w:pPr>
        <w:pStyle w:val="NoSpacing"/>
        <w:jc w:val="right"/>
        <w:rPr>
          <w:rFonts w:ascii="Times New Roman" w:hAnsi="Times New Roman"/>
        </w:rPr>
      </w:pPr>
      <w:r w:rsidRPr="00303898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</w:t>
      </w:r>
      <w:r w:rsidRPr="00303898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03.10.2017г. </w:t>
      </w:r>
      <w:r w:rsidRPr="00303898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2367</w:t>
      </w:r>
    </w:p>
    <w:p w:rsidR="00CD2CD0" w:rsidRPr="00303898" w:rsidRDefault="00CD2CD0" w:rsidP="00E004D4">
      <w:pPr>
        <w:spacing w:line="240" w:lineRule="atLeast"/>
        <w:ind w:left="5670"/>
        <w:jc w:val="right"/>
        <w:rPr>
          <w:rFonts w:ascii="Times New Roman" w:hAnsi="Times New Roman"/>
        </w:rPr>
      </w:pPr>
    </w:p>
    <w:p w:rsidR="00CD2CD0" w:rsidRDefault="00CD2CD0" w:rsidP="00E004D4">
      <w:pPr>
        <w:spacing w:line="240" w:lineRule="atLeast"/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s1026" type="#_x0000_t75" alt="Палатка - модуль (авторынок)" style="position:absolute;left:0;text-align:left;margin-left:8.05pt;margin-top:28.2pt;width:759.75pt;height:395.25pt;z-index:251658240;visibility:visible" wrapcoords="-21 -41 -21 21600 21621 21600 21621 -41 -21 -41" stroked="t">
            <v:imagedata r:id="rId4" o:title=""/>
            <w10:wrap type="through"/>
          </v:shape>
        </w:pict>
      </w:r>
      <w:r w:rsidRPr="00303898">
        <w:rPr>
          <w:rFonts w:ascii="Times New Roman" w:hAnsi="Times New Roman"/>
          <w:sz w:val="28"/>
          <w:szCs w:val="28"/>
        </w:rPr>
        <w:t>Типовое архитектурное реше</w:t>
      </w:r>
      <w:r>
        <w:rPr>
          <w:rFonts w:ascii="Times New Roman" w:hAnsi="Times New Roman"/>
          <w:sz w:val="28"/>
          <w:szCs w:val="28"/>
        </w:rPr>
        <w:t>ние открытого торгового места №8</w:t>
      </w:r>
    </w:p>
    <w:sectPr w:rsidR="00CD2CD0" w:rsidSect="00303898">
      <w:pgSz w:w="16838" w:h="11906" w:orient="landscape"/>
      <w:pgMar w:top="425" w:right="624" w:bottom="426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4325"/>
    <w:rsid w:val="00303898"/>
    <w:rsid w:val="00397A59"/>
    <w:rsid w:val="003E05B2"/>
    <w:rsid w:val="006B79D0"/>
    <w:rsid w:val="00BC2504"/>
    <w:rsid w:val="00CD2CD0"/>
    <w:rsid w:val="00CF32BD"/>
    <w:rsid w:val="00D57405"/>
    <w:rsid w:val="00DF4325"/>
    <w:rsid w:val="00E00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2B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DF4325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DF43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F4325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3038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1</Pages>
  <Words>148</Words>
  <Characters>846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В. Ситникова</dc:creator>
  <cp:keywords/>
  <dc:description/>
  <cp:lastModifiedBy>**</cp:lastModifiedBy>
  <cp:revision>5</cp:revision>
  <dcterms:created xsi:type="dcterms:W3CDTF">2017-09-13T05:29:00Z</dcterms:created>
  <dcterms:modified xsi:type="dcterms:W3CDTF">2017-10-04T12:00:00Z</dcterms:modified>
</cp:coreProperties>
</file>